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2</w:t>
      </w:r>
      <w:r>
        <w:rPr>
          <w:rFonts w:ascii="Arial" w:hAnsi="Arial"/>
          <w:b/>
          <w:sz w:val="24"/>
          <w:lang w:val="en-US"/>
        </w:rPr>
        <w:t>-e</w:t>
      </w:r>
      <w:r>
        <w:rPr>
          <w:rFonts w:ascii="Arial" w:hAnsi="Arial"/>
          <w:b/>
          <w:sz w:val="24"/>
          <w:lang w:val="en-US"/>
        </w:rPr>
        <w:tab/>
      </w:r>
      <w:r>
        <w:rPr>
          <w:rFonts w:hint="eastAsia" w:ascii="Arial" w:hAnsi="Arial"/>
          <w:b/>
          <w:sz w:val="24"/>
          <w:lang w:val="en-US"/>
        </w:rPr>
        <w:t>R3-212568</w:t>
      </w:r>
    </w:p>
    <w:p>
      <w:pPr>
        <w:pStyle w:val="81"/>
        <w:tabs>
          <w:tab w:val="right" w:pos="9639"/>
        </w:tabs>
        <w:spacing w:after="0"/>
        <w:rPr>
          <w:rFonts w:ascii="Arial" w:hAnsi="Arial"/>
          <w:b/>
          <w:sz w:val="24"/>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May</w:t>
      </w:r>
      <w:r>
        <w:rPr>
          <w:rFonts w:ascii="Arial" w:hAnsi="Arial"/>
          <w:b/>
          <w:sz w:val="24"/>
        </w:rPr>
        <w:t xml:space="preserve">– </w:t>
      </w:r>
      <w:r>
        <w:rPr>
          <w:rFonts w:hint="eastAsia" w:eastAsia="宋体"/>
          <w:b/>
          <w:sz w:val="24"/>
          <w:lang w:val="en-US" w:eastAsia="zh-CN"/>
        </w:rPr>
        <w:t>28</w:t>
      </w:r>
      <w:r>
        <w:rPr>
          <w:rFonts w:ascii="Arial" w:hAnsi="Arial"/>
          <w:b/>
          <w:sz w:val="24"/>
        </w:rPr>
        <w:t xml:space="preserve"> </w:t>
      </w:r>
      <w:r>
        <w:rPr>
          <w:rFonts w:hint="eastAsia" w:eastAsia="宋体"/>
          <w:b/>
          <w:sz w:val="24"/>
          <w:lang w:val="en-US" w:eastAsia="zh-CN"/>
        </w:rPr>
        <w:t xml:space="preserve">May </w:t>
      </w:r>
      <w:r>
        <w:rPr>
          <w:rFonts w:ascii="Arial" w:hAnsi="Arial"/>
          <w:b/>
          <w:sz w:val="24"/>
        </w:rPr>
        <w:t>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CR0458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ZTE,China Telecom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UE context transfer</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rFonts w:hint="eastAsia"/>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V1,2,3:Resubmit</w:t>
            </w:r>
            <w:bookmarkStart w:id="1" w:name="_GoBack"/>
            <w:bookmarkEnd w:id="1"/>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cs="Arial"/>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cs="Arial"/>
                <w:lang w:eastAsia="ja-JP"/>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leftChars="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leftChars="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NPN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leftChars="0" w:hanging="90" w:hangingChars="50"/>
              <w:rPr>
                <w:rFonts w:cs="Arial"/>
                <w:lang w:eastAsia="ja-JP"/>
              </w:rPr>
            </w:pPr>
            <w:r>
              <w:rPr>
                <w:rFonts w:cs="Arial"/>
                <w:lang w:eastAsia="ja-JP"/>
              </w:rPr>
              <w:t>Access was denied, or release is requested,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CAG only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leftChars="0" w:hanging="90" w:hangingChars="50"/>
              <w:rPr>
                <w:rFonts w:cs="Arial"/>
                <w:lang w:eastAsia="ja-JP"/>
              </w:rPr>
            </w:pPr>
            <w:r>
              <w:rPr>
                <w:rFonts w:cs="Arial"/>
                <w:lang w:eastAsia="ja-JP"/>
              </w:rPr>
              <w:t>Access was denied because the cell is a non-CAG cell and UE is only allowed to access CAG cells.</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5BA28E2"/>
    <w:rsid w:val="0A5E6E3D"/>
    <w:rsid w:val="0FDF1A99"/>
    <w:rsid w:val="10B8036F"/>
    <w:rsid w:val="11AC07EA"/>
    <w:rsid w:val="13110221"/>
    <w:rsid w:val="155A60FB"/>
    <w:rsid w:val="15AC7424"/>
    <w:rsid w:val="177A52D6"/>
    <w:rsid w:val="1B594F70"/>
    <w:rsid w:val="1C396804"/>
    <w:rsid w:val="1F6342D8"/>
    <w:rsid w:val="1F75681E"/>
    <w:rsid w:val="21D5458F"/>
    <w:rsid w:val="21E97CB8"/>
    <w:rsid w:val="228414D9"/>
    <w:rsid w:val="274B283A"/>
    <w:rsid w:val="275A79A4"/>
    <w:rsid w:val="27896A5A"/>
    <w:rsid w:val="2AB07186"/>
    <w:rsid w:val="2B845A56"/>
    <w:rsid w:val="2C573165"/>
    <w:rsid w:val="2C9E14C8"/>
    <w:rsid w:val="2DE7692E"/>
    <w:rsid w:val="2DEF28F4"/>
    <w:rsid w:val="30EF7348"/>
    <w:rsid w:val="30FF2D81"/>
    <w:rsid w:val="327356F8"/>
    <w:rsid w:val="32803B16"/>
    <w:rsid w:val="33ED7C6A"/>
    <w:rsid w:val="362D76C4"/>
    <w:rsid w:val="37FB37DE"/>
    <w:rsid w:val="38481673"/>
    <w:rsid w:val="39AA28A9"/>
    <w:rsid w:val="3AD82A18"/>
    <w:rsid w:val="3DA97265"/>
    <w:rsid w:val="3E777408"/>
    <w:rsid w:val="3E8818B2"/>
    <w:rsid w:val="40DE2532"/>
    <w:rsid w:val="41CE6F2F"/>
    <w:rsid w:val="420A3365"/>
    <w:rsid w:val="42251E34"/>
    <w:rsid w:val="437A56EC"/>
    <w:rsid w:val="437F745B"/>
    <w:rsid w:val="46B32A2C"/>
    <w:rsid w:val="480126D1"/>
    <w:rsid w:val="4B44185E"/>
    <w:rsid w:val="4C1C1E57"/>
    <w:rsid w:val="4C2706A6"/>
    <w:rsid w:val="4CA47260"/>
    <w:rsid w:val="4EF91C00"/>
    <w:rsid w:val="52B11E43"/>
    <w:rsid w:val="537D105C"/>
    <w:rsid w:val="56AF3E7B"/>
    <w:rsid w:val="57491974"/>
    <w:rsid w:val="5B7F11FC"/>
    <w:rsid w:val="5C3D2A49"/>
    <w:rsid w:val="607E026D"/>
    <w:rsid w:val="610C64B4"/>
    <w:rsid w:val="626951F5"/>
    <w:rsid w:val="62775FE3"/>
    <w:rsid w:val="629E2B9B"/>
    <w:rsid w:val="62BB27F9"/>
    <w:rsid w:val="637F60C4"/>
    <w:rsid w:val="643A075F"/>
    <w:rsid w:val="66D83A56"/>
    <w:rsid w:val="68D86F67"/>
    <w:rsid w:val="69684A38"/>
    <w:rsid w:val="696F5CA7"/>
    <w:rsid w:val="6A3B6D29"/>
    <w:rsid w:val="6BE27B3D"/>
    <w:rsid w:val="6C7B6684"/>
    <w:rsid w:val="6D5E1016"/>
    <w:rsid w:val="6DCA6C5B"/>
    <w:rsid w:val="6DCB32CF"/>
    <w:rsid w:val="6E17403E"/>
    <w:rsid w:val="6EDC2FBE"/>
    <w:rsid w:val="6F466A3A"/>
    <w:rsid w:val="6FDA1539"/>
    <w:rsid w:val="709C54AD"/>
    <w:rsid w:val="7201548B"/>
    <w:rsid w:val="721A2C64"/>
    <w:rsid w:val="72917FB6"/>
    <w:rsid w:val="73BB05CB"/>
    <w:rsid w:val="74F1554D"/>
    <w:rsid w:val="75B504C9"/>
    <w:rsid w:val="77615E28"/>
    <w:rsid w:val="7776385E"/>
    <w:rsid w:val="777C76A1"/>
    <w:rsid w:val="799778E4"/>
    <w:rsid w:val="79B53EEF"/>
    <w:rsid w:val="79B823CB"/>
    <w:rsid w:val="7AAB17CC"/>
    <w:rsid w:val="7AC773DD"/>
    <w:rsid w:val="7AE2724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2021-05-07T06:07:31Z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